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BB6D7" w14:textId="77777777" w:rsidR="000F743E" w:rsidRDefault="000F743E" w:rsidP="000F743E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BADFORD</w:t>
      </w:r>
      <w:r>
        <w:rPr>
          <w:rFonts w:eastAsia="Times New Roman" w:cs="Times New Roman"/>
          <w:szCs w:val="24"/>
        </w:rPr>
        <w:t xml:space="preserve">       </w:t>
      </w:r>
      <w:r>
        <w:rPr>
          <w:rFonts w:cs="Times New Roman"/>
          <w:szCs w:val="24"/>
        </w:rPr>
        <w:t>(fl.1484)</w:t>
      </w:r>
    </w:p>
    <w:p w14:paraId="5D121651" w14:textId="77777777" w:rsidR="000F743E" w:rsidRDefault="000F743E" w:rsidP="000F743E">
      <w:pPr>
        <w:pStyle w:val="NoSpacing"/>
        <w:rPr>
          <w:rFonts w:cs="Times New Roman"/>
          <w:szCs w:val="24"/>
        </w:rPr>
      </w:pPr>
    </w:p>
    <w:p w14:paraId="19EF14D1" w14:textId="77777777" w:rsidR="000F743E" w:rsidRDefault="000F743E" w:rsidP="000F743E">
      <w:pPr>
        <w:pStyle w:val="NoSpacing"/>
        <w:rPr>
          <w:rFonts w:cs="Times New Roman"/>
          <w:szCs w:val="24"/>
        </w:rPr>
      </w:pPr>
    </w:p>
    <w:p w14:paraId="03FE6547" w14:textId="77777777" w:rsidR="000F743E" w:rsidRDefault="000F743E" w:rsidP="000F74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>He was a juror on the inquisition post mortem held in Leicester into lands</w:t>
      </w:r>
    </w:p>
    <w:p w14:paraId="518015FB" w14:textId="77777777" w:rsidR="000F743E" w:rsidRDefault="000F743E" w:rsidP="000F74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Sir William Catesby(q.v.).</w:t>
      </w:r>
    </w:p>
    <w:p w14:paraId="39D81913" w14:textId="77777777" w:rsidR="000F743E" w:rsidRDefault="000F743E" w:rsidP="000F743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3246AE0B" w14:textId="77777777" w:rsidR="000F743E" w:rsidRDefault="000F743E" w:rsidP="000F743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p.47)</w:t>
      </w:r>
    </w:p>
    <w:p w14:paraId="5A16AB36" w14:textId="77777777" w:rsidR="00021C6F" w:rsidRDefault="00021C6F" w:rsidP="00021C6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2 Nov.1484</w:t>
      </w:r>
      <w:r>
        <w:rPr>
          <w:rFonts w:eastAsia="Times New Roman" w:cs="Times New Roman"/>
          <w:szCs w:val="24"/>
        </w:rPr>
        <w:tab/>
        <w:t>He was a juror on the inquisition post mortem held in Leicester into lands</w:t>
      </w:r>
    </w:p>
    <w:p w14:paraId="32B31986" w14:textId="77777777" w:rsidR="00021C6F" w:rsidRDefault="00021C6F" w:rsidP="00021C6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of John Brokesby(q.v.).</w:t>
      </w:r>
    </w:p>
    <w:p w14:paraId="1BE6FA88" w14:textId="77777777" w:rsidR="00021C6F" w:rsidRDefault="00021C6F" w:rsidP="00021C6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Post Mortem 1 Edward V to Richard III, vol.XXV </w:t>
      </w:r>
    </w:p>
    <w:p w14:paraId="3751D9A0" w14:textId="6A13BD00" w:rsidR="00021C6F" w:rsidRDefault="00021C6F" w:rsidP="00021C6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pp.101-2)</w:t>
      </w:r>
    </w:p>
    <w:p w14:paraId="5C8FA20D" w14:textId="77777777" w:rsidR="000F743E" w:rsidRDefault="000F743E" w:rsidP="000F743E">
      <w:pPr>
        <w:pStyle w:val="NoSpacing"/>
        <w:rPr>
          <w:rFonts w:eastAsia="Times New Roman" w:cs="Times New Roman"/>
          <w:szCs w:val="24"/>
        </w:rPr>
      </w:pPr>
    </w:p>
    <w:p w14:paraId="0D48C68F" w14:textId="77777777" w:rsidR="000F743E" w:rsidRDefault="000F743E" w:rsidP="000F743E">
      <w:pPr>
        <w:pStyle w:val="NoSpacing"/>
        <w:rPr>
          <w:rFonts w:eastAsia="Times New Roman" w:cs="Times New Roman"/>
          <w:szCs w:val="24"/>
        </w:rPr>
      </w:pPr>
    </w:p>
    <w:p w14:paraId="3BF61CC3" w14:textId="77777777" w:rsidR="000F743E" w:rsidRDefault="000F743E" w:rsidP="000F743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April 2023</w:t>
      </w:r>
    </w:p>
    <w:p w14:paraId="36A03D92" w14:textId="0989AE5B" w:rsidR="00021C6F" w:rsidRDefault="00021C6F" w:rsidP="000F743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February 2024</w:t>
      </w:r>
    </w:p>
    <w:p w14:paraId="4487508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A6D05" w14:textId="77777777" w:rsidR="000F743E" w:rsidRDefault="000F743E" w:rsidP="009139A6">
      <w:r>
        <w:separator/>
      </w:r>
    </w:p>
  </w:endnote>
  <w:endnote w:type="continuationSeparator" w:id="0">
    <w:p w14:paraId="2296F09C" w14:textId="77777777" w:rsidR="000F743E" w:rsidRDefault="000F74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A05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76F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3E1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A4AE7" w14:textId="77777777" w:rsidR="000F743E" w:rsidRDefault="000F743E" w:rsidP="009139A6">
      <w:r>
        <w:separator/>
      </w:r>
    </w:p>
  </w:footnote>
  <w:footnote w:type="continuationSeparator" w:id="0">
    <w:p w14:paraId="5A4A7748" w14:textId="77777777" w:rsidR="000F743E" w:rsidRDefault="000F74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448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5EA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2FB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43E"/>
    <w:rsid w:val="00021C6F"/>
    <w:rsid w:val="000666E0"/>
    <w:rsid w:val="000F743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6AAB8"/>
  <w15:chartTrackingRefBased/>
  <w15:docId w15:val="{BEA50FC6-06D9-4974-9109-5AEFACA16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2023-04-27T20:28:00Z</dcterms:created>
  <dcterms:modified xsi:type="dcterms:W3CDTF">2024-02-21T20:32:00Z</dcterms:modified>
</cp:coreProperties>
</file>